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67B91" w14:textId="77777777" w:rsidR="00363F87" w:rsidRPr="007F05E6" w:rsidRDefault="00363F87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r w:rsidRPr="00CB3374">
        <w:t>onstruction</w:t>
      </w:r>
    </w:p>
    <w:p w14:paraId="33DF58B8" w14:textId="77777777" w:rsidR="00363F87" w:rsidRPr="00692A45" w:rsidRDefault="00363F87" w:rsidP="001F2F64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Smart buildings (learner)</w:t>
      </w:r>
    </w:p>
    <w:p w14:paraId="1A5B6C07" w14:textId="77777777" w:rsidR="00363F87" w:rsidRDefault="00363F87" w:rsidP="004D0A5C">
      <w:pPr>
        <w:pStyle w:val="Answer"/>
        <w:ind w:left="0"/>
      </w:pPr>
      <w:r>
        <w:t>Research</w:t>
      </w:r>
      <w:r w:rsidRPr="004D0A5C">
        <w:t xml:space="preserve"> </w:t>
      </w:r>
      <w:r>
        <w:t xml:space="preserve">smart buildings and how buildings learn.  Read the article and answer the questions. </w:t>
      </w:r>
    </w:p>
    <w:p w14:paraId="404C1293" w14:textId="77777777" w:rsidR="00363F87" w:rsidRDefault="00363F87" w:rsidP="004D0A5C">
      <w:pPr>
        <w:pStyle w:val="Answer"/>
        <w:ind w:left="0"/>
      </w:pPr>
      <w:hyperlink r:id="rId7" w:history="1">
        <w:r w:rsidRPr="006819DC">
          <w:rPr>
            <w:rStyle w:val="Hyperlink"/>
          </w:rPr>
          <w:t>https://facilityexecutive.com/2017/12/how-buildings-learn-machine-learning/</w:t>
        </w:r>
      </w:hyperlink>
    </w:p>
    <w:p w14:paraId="41715690" w14:textId="77777777" w:rsidR="00363F87" w:rsidRDefault="00363F87" w:rsidP="004D0A5C">
      <w:pPr>
        <w:pStyle w:val="Answer"/>
        <w:ind w:left="0"/>
      </w:pPr>
    </w:p>
    <w:p w14:paraId="34129EE4" w14:textId="77777777" w:rsidR="00363F87" w:rsidRDefault="00363F87" w:rsidP="00AD4AD9">
      <w:pPr>
        <w:pStyle w:val="Answer"/>
        <w:numPr>
          <w:ilvl w:val="0"/>
          <w:numId w:val="35"/>
        </w:numPr>
      </w:pPr>
      <w:r>
        <w:t xml:space="preserve">What is an algorithm? </w:t>
      </w:r>
    </w:p>
    <w:p w14:paraId="49665CBB" w14:textId="77777777" w:rsidR="00363F87" w:rsidRDefault="00363F87" w:rsidP="006C5E1F">
      <w:pPr>
        <w:pStyle w:val="Answer"/>
        <w:ind w:left="720"/>
      </w:pPr>
    </w:p>
    <w:p w14:paraId="77004BD8" w14:textId="77777777" w:rsidR="00363F87" w:rsidRDefault="00363F87" w:rsidP="004D0A5C">
      <w:pPr>
        <w:pStyle w:val="Answer"/>
        <w:ind w:left="0"/>
        <w:rPr>
          <w:color w:val="FF0000"/>
        </w:rPr>
      </w:pPr>
    </w:p>
    <w:p w14:paraId="616A9C78" w14:textId="77777777" w:rsidR="00363F87" w:rsidRDefault="00363F87" w:rsidP="004D0A5C">
      <w:pPr>
        <w:pStyle w:val="Answer"/>
        <w:ind w:left="0"/>
        <w:rPr>
          <w:color w:val="FF0000"/>
        </w:rPr>
      </w:pPr>
    </w:p>
    <w:p w14:paraId="5201A34D" w14:textId="77777777" w:rsidR="00363F87" w:rsidRDefault="00363F87" w:rsidP="004D0A5C">
      <w:pPr>
        <w:pStyle w:val="Answer"/>
        <w:ind w:left="0"/>
      </w:pPr>
    </w:p>
    <w:p w14:paraId="23E2968B" w14:textId="77777777" w:rsidR="00363F87" w:rsidRDefault="00363F87" w:rsidP="00AD4AD9">
      <w:pPr>
        <w:pStyle w:val="Answer"/>
        <w:numPr>
          <w:ilvl w:val="0"/>
          <w:numId w:val="35"/>
        </w:numPr>
      </w:pPr>
      <w:r>
        <w:t xml:space="preserve">What is machine learning? </w:t>
      </w:r>
    </w:p>
    <w:p w14:paraId="46B6169B" w14:textId="77777777" w:rsidR="00363F87" w:rsidRDefault="00363F87" w:rsidP="006C5E1F">
      <w:pPr>
        <w:pStyle w:val="Answer"/>
      </w:pPr>
    </w:p>
    <w:p w14:paraId="528E166B" w14:textId="77777777" w:rsidR="00363F87" w:rsidRDefault="00363F87" w:rsidP="004D0A5C">
      <w:pPr>
        <w:pStyle w:val="Answer"/>
        <w:ind w:left="0"/>
        <w:rPr>
          <w:color w:val="FF0000"/>
        </w:rPr>
      </w:pPr>
    </w:p>
    <w:p w14:paraId="2FFEE61B" w14:textId="77777777" w:rsidR="00363F87" w:rsidRDefault="00363F87" w:rsidP="004D0A5C">
      <w:pPr>
        <w:pStyle w:val="Answer"/>
        <w:ind w:left="0"/>
        <w:rPr>
          <w:color w:val="FF0000"/>
        </w:rPr>
      </w:pPr>
    </w:p>
    <w:p w14:paraId="60CE6E7A" w14:textId="77777777" w:rsidR="00363F87" w:rsidRDefault="00363F87" w:rsidP="004D0A5C">
      <w:pPr>
        <w:pStyle w:val="Answer"/>
        <w:ind w:left="0"/>
        <w:rPr>
          <w:color w:val="FF0000"/>
        </w:rPr>
      </w:pPr>
    </w:p>
    <w:p w14:paraId="6A7121E6" w14:textId="77777777" w:rsidR="00363F87" w:rsidRDefault="00363F87" w:rsidP="004D0A5C">
      <w:pPr>
        <w:pStyle w:val="Answer"/>
        <w:ind w:left="0"/>
        <w:rPr>
          <w:color w:val="FF0000"/>
        </w:rPr>
      </w:pPr>
    </w:p>
    <w:p w14:paraId="112E5DC2" w14:textId="77777777" w:rsidR="00363F87" w:rsidRDefault="00363F87" w:rsidP="004D0A5C">
      <w:pPr>
        <w:pStyle w:val="Answer"/>
        <w:ind w:left="0"/>
      </w:pPr>
    </w:p>
    <w:p w14:paraId="3ACF8FDA" w14:textId="77777777" w:rsidR="00363F87" w:rsidRDefault="00363F87" w:rsidP="00AD4AD9">
      <w:pPr>
        <w:pStyle w:val="Answer"/>
        <w:numPr>
          <w:ilvl w:val="0"/>
          <w:numId w:val="35"/>
        </w:numPr>
      </w:pPr>
      <w:r>
        <w:t>Explain supervised learning.</w:t>
      </w:r>
    </w:p>
    <w:p w14:paraId="47CE76C3" w14:textId="77777777" w:rsidR="00363F87" w:rsidRDefault="00363F87" w:rsidP="00C52FE7">
      <w:pPr>
        <w:pStyle w:val="Answer"/>
        <w:ind w:left="0"/>
      </w:pPr>
    </w:p>
    <w:p w14:paraId="56AEE524" w14:textId="77777777" w:rsidR="00363F87" w:rsidRDefault="00363F87" w:rsidP="00C52FE7">
      <w:pPr>
        <w:pStyle w:val="Answer"/>
        <w:ind w:left="0"/>
        <w:rPr>
          <w:color w:val="FF0000"/>
        </w:rPr>
      </w:pPr>
    </w:p>
    <w:p w14:paraId="0E9968CD" w14:textId="77777777" w:rsidR="00363F87" w:rsidRDefault="00363F87" w:rsidP="00C52FE7">
      <w:pPr>
        <w:pStyle w:val="Answer"/>
        <w:ind w:left="0"/>
        <w:rPr>
          <w:color w:val="FF0000"/>
        </w:rPr>
      </w:pPr>
    </w:p>
    <w:p w14:paraId="2E564855" w14:textId="77777777" w:rsidR="00363F87" w:rsidRDefault="00363F87" w:rsidP="00C52FE7">
      <w:pPr>
        <w:pStyle w:val="Answer"/>
        <w:ind w:left="0"/>
        <w:rPr>
          <w:color w:val="FF0000"/>
        </w:rPr>
      </w:pPr>
    </w:p>
    <w:p w14:paraId="3F219FC6" w14:textId="77777777" w:rsidR="00363F87" w:rsidRDefault="00363F87" w:rsidP="00C52FE7">
      <w:pPr>
        <w:pStyle w:val="Answer"/>
        <w:ind w:left="0"/>
        <w:rPr>
          <w:color w:val="FF0000"/>
        </w:rPr>
      </w:pPr>
    </w:p>
    <w:p w14:paraId="07FB3FEE" w14:textId="77777777" w:rsidR="00363F87" w:rsidRDefault="00363F87" w:rsidP="00C52FE7">
      <w:pPr>
        <w:pStyle w:val="Answer"/>
        <w:ind w:left="0"/>
        <w:rPr>
          <w:color w:val="FF0000"/>
        </w:rPr>
      </w:pPr>
    </w:p>
    <w:p w14:paraId="4CD04E80" w14:textId="77777777" w:rsidR="00363F87" w:rsidRDefault="00363F87" w:rsidP="00C52FE7">
      <w:pPr>
        <w:pStyle w:val="Answer"/>
        <w:ind w:left="0"/>
      </w:pPr>
    </w:p>
    <w:p w14:paraId="6E605173" w14:textId="77777777" w:rsidR="00363F87" w:rsidRDefault="00363F87" w:rsidP="00AD4AD9">
      <w:pPr>
        <w:pStyle w:val="Answer"/>
        <w:numPr>
          <w:ilvl w:val="0"/>
          <w:numId w:val="35"/>
        </w:numPr>
      </w:pPr>
      <w:r>
        <w:t xml:space="preserve">Explain unsupervised learning. </w:t>
      </w:r>
    </w:p>
    <w:p w14:paraId="00219787" w14:textId="77777777" w:rsidR="00363F87" w:rsidRDefault="00363F87" w:rsidP="004D0A5C">
      <w:pPr>
        <w:pStyle w:val="Answer"/>
        <w:ind w:left="0"/>
      </w:pPr>
    </w:p>
    <w:p w14:paraId="23BEB524" w14:textId="77777777" w:rsidR="00363F87" w:rsidRDefault="00363F87" w:rsidP="004D0A5C">
      <w:pPr>
        <w:pStyle w:val="Answer"/>
        <w:ind w:left="0"/>
        <w:rPr>
          <w:color w:val="FF0000"/>
        </w:rPr>
      </w:pPr>
    </w:p>
    <w:p w14:paraId="6637E82A" w14:textId="77777777" w:rsidR="00363F87" w:rsidRDefault="00363F87" w:rsidP="004D0A5C">
      <w:pPr>
        <w:pStyle w:val="Answer"/>
        <w:ind w:left="0"/>
        <w:rPr>
          <w:color w:val="FF0000"/>
        </w:rPr>
      </w:pPr>
    </w:p>
    <w:p w14:paraId="09D2836E" w14:textId="77777777" w:rsidR="00363F87" w:rsidRDefault="00363F87" w:rsidP="004D0A5C">
      <w:pPr>
        <w:pStyle w:val="Answer"/>
        <w:ind w:left="0"/>
      </w:pPr>
    </w:p>
    <w:p w14:paraId="6C08C336" w14:textId="77777777" w:rsidR="00363F87" w:rsidRDefault="00363F87" w:rsidP="004D0A5C">
      <w:pPr>
        <w:pStyle w:val="Answer"/>
        <w:ind w:left="0"/>
      </w:pPr>
    </w:p>
    <w:p w14:paraId="2735EDEC" w14:textId="77777777" w:rsidR="00363F87" w:rsidRPr="00C52FE7" w:rsidRDefault="00363F87" w:rsidP="00C52FE7">
      <w:pPr>
        <w:rPr>
          <w:rFonts w:cs="Arial"/>
          <w:szCs w:val="22"/>
        </w:rPr>
      </w:pPr>
    </w:p>
    <w:p w14:paraId="5AF54196" w14:textId="77777777" w:rsidR="00363F87" w:rsidRDefault="00363F87" w:rsidP="00474F67">
      <w:pPr>
        <w:rPr>
          <w:rFonts w:cs="Arial"/>
          <w:szCs w:val="22"/>
        </w:rPr>
      </w:pPr>
    </w:p>
    <w:p w14:paraId="0DE202F1" w14:textId="77777777" w:rsidR="00363F87" w:rsidRDefault="00363F87" w:rsidP="00AD179E">
      <w:pPr>
        <w:pStyle w:val="Answer"/>
        <w:tabs>
          <w:tab w:val="left" w:pos="2400"/>
        </w:tabs>
      </w:pPr>
      <w:r>
        <w:tab/>
      </w:r>
    </w:p>
    <w:p w14:paraId="7C0B15F0" w14:textId="77777777" w:rsidR="00474F67" w:rsidRDefault="00474F67" w:rsidP="00474F67">
      <w:pPr>
        <w:rPr>
          <w:rFonts w:cs="Arial"/>
          <w:szCs w:val="22"/>
        </w:rPr>
      </w:pPr>
    </w:p>
    <w:p w14:paraId="50559159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2F1A6" w14:textId="77777777" w:rsidR="001C51F0" w:rsidRDefault="001C51F0">
      <w:pPr>
        <w:spacing w:before="0" w:after="0"/>
      </w:pPr>
      <w:r>
        <w:separator/>
      </w:r>
    </w:p>
  </w:endnote>
  <w:endnote w:type="continuationSeparator" w:id="0">
    <w:p w14:paraId="6B6AB826" w14:textId="77777777" w:rsidR="001C51F0" w:rsidRDefault="001C51F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DB95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FA44A04" wp14:editId="0CB87B5C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2F00EF6" w14:textId="2F28764F" w:rsidR="009A2CD2" w:rsidRPr="006953AB" w:rsidRDefault="0016653C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16653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E7ACD95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A44A0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62F00EF6" w14:textId="2F28764F" w:rsidR="009A2CD2" w:rsidRPr="006953AB" w:rsidRDefault="0016653C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16653C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E7ACD95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C612E4C" wp14:editId="5739E41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3F8B0" w14:textId="77777777" w:rsidR="001C51F0" w:rsidRDefault="001C51F0">
      <w:pPr>
        <w:spacing w:before="0" w:after="0"/>
      </w:pPr>
      <w:r>
        <w:separator/>
      </w:r>
    </w:p>
  </w:footnote>
  <w:footnote w:type="continuationSeparator" w:id="0">
    <w:p w14:paraId="062E4AE8" w14:textId="77777777" w:rsidR="001C51F0" w:rsidRDefault="001C51F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213DF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B25373E" wp14:editId="2DC4F98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1912B7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8A565C3" wp14:editId="7C3DF31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EB145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718A2"/>
    <w:multiLevelType w:val="hybridMultilevel"/>
    <w:tmpl w:val="00448D5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413472">
    <w:abstractNumId w:val="4"/>
  </w:num>
  <w:num w:numId="2" w16cid:durableId="1199049518">
    <w:abstractNumId w:val="15"/>
  </w:num>
  <w:num w:numId="3" w16cid:durableId="329604946">
    <w:abstractNumId w:val="22"/>
  </w:num>
  <w:num w:numId="4" w16cid:durableId="909078187">
    <w:abstractNumId w:val="17"/>
  </w:num>
  <w:num w:numId="5" w16cid:durableId="1872375563">
    <w:abstractNumId w:val="7"/>
  </w:num>
  <w:num w:numId="6" w16cid:durableId="1444887042">
    <w:abstractNumId w:val="16"/>
  </w:num>
  <w:num w:numId="7" w16cid:durableId="1414818228">
    <w:abstractNumId w:val="7"/>
  </w:num>
  <w:num w:numId="8" w16cid:durableId="79914438">
    <w:abstractNumId w:val="1"/>
  </w:num>
  <w:num w:numId="9" w16cid:durableId="1098405562">
    <w:abstractNumId w:val="7"/>
    <w:lvlOverride w:ilvl="0">
      <w:startOverride w:val="1"/>
    </w:lvlOverride>
  </w:num>
  <w:num w:numId="10" w16cid:durableId="366950959">
    <w:abstractNumId w:val="18"/>
  </w:num>
  <w:num w:numId="11" w16cid:durableId="862935995">
    <w:abstractNumId w:val="14"/>
  </w:num>
  <w:num w:numId="12" w16cid:durableId="435829830">
    <w:abstractNumId w:val="5"/>
  </w:num>
  <w:num w:numId="13" w16cid:durableId="1919443415">
    <w:abstractNumId w:val="13"/>
  </w:num>
  <w:num w:numId="14" w16cid:durableId="451557466">
    <w:abstractNumId w:val="19"/>
  </w:num>
  <w:num w:numId="15" w16cid:durableId="674305761">
    <w:abstractNumId w:val="11"/>
  </w:num>
  <w:num w:numId="16" w16cid:durableId="1784768552">
    <w:abstractNumId w:val="6"/>
  </w:num>
  <w:num w:numId="17" w16cid:durableId="1341398171">
    <w:abstractNumId w:val="24"/>
  </w:num>
  <w:num w:numId="18" w16cid:durableId="375742104">
    <w:abstractNumId w:val="25"/>
  </w:num>
  <w:num w:numId="19" w16cid:durableId="843788510">
    <w:abstractNumId w:val="3"/>
  </w:num>
  <w:num w:numId="20" w16cid:durableId="480198262">
    <w:abstractNumId w:val="2"/>
  </w:num>
  <w:num w:numId="21" w16cid:durableId="1055398481">
    <w:abstractNumId w:val="9"/>
  </w:num>
  <w:num w:numId="22" w16cid:durableId="1877351829">
    <w:abstractNumId w:val="9"/>
    <w:lvlOverride w:ilvl="0">
      <w:startOverride w:val="1"/>
    </w:lvlOverride>
  </w:num>
  <w:num w:numId="23" w16cid:durableId="442310992">
    <w:abstractNumId w:val="23"/>
  </w:num>
  <w:num w:numId="24" w16cid:durableId="1448771383">
    <w:abstractNumId w:val="9"/>
    <w:lvlOverride w:ilvl="0">
      <w:startOverride w:val="1"/>
    </w:lvlOverride>
  </w:num>
  <w:num w:numId="25" w16cid:durableId="2039891740">
    <w:abstractNumId w:val="9"/>
    <w:lvlOverride w:ilvl="0">
      <w:startOverride w:val="1"/>
    </w:lvlOverride>
  </w:num>
  <w:num w:numId="26" w16cid:durableId="1676221808">
    <w:abstractNumId w:val="10"/>
  </w:num>
  <w:num w:numId="27" w16cid:durableId="467548044">
    <w:abstractNumId w:val="20"/>
  </w:num>
  <w:num w:numId="28" w16cid:durableId="1877430764">
    <w:abstractNumId w:val="9"/>
    <w:lvlOverride w:ilvl="0">
      <w:startOverride w:val="1"/>
    </w:lvlOverride>
  </w:num>
  <w:num w:numId="29" w16cid:durableId="661198095">
    <w:abstractNumId w:val="21"/>
  </w:num>
  <w:num w:numId="30" w16cid:durableId="797454749">
    <w:abstractNumId w:val="9"/>
  </w:num>
  <w:num w:numId="31" w16cid:durableId="821774457">
    <w:abstractNumId w:val="9"/>
    <w:lvlOverride w:ilvl="0">
      <w:startOverride w:val="1"/>
    </w:lvlOverride>
  </w:num>
  <w:num w:numId="32" w16cid:durableId="1077289709">
    <w:abstractNumId w:val="9"/>
    <w:lvlOverride w:ilvl="0">
      <w:startOverride w:val="1"/>
    </w:lvlOverride>
  </w:num>
  <w:num w:numId="33" w16cid:durableId="2073887291">
    <w:abstractNumId w:val="0"/>
  </w:num>
  <w:num w:numId="34" w16cid:durableId="1626931222">
    <w:abstractNumId w:val="12"/>
  </w:num>
  <w:num w:numId="35" w16cid:durableId="2527870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F87"/>
    <w:rsid w:val="000033BD"/>
    <w:rsid w:val="000367AF"/>
    <w:rsid w:val="0006059A"/>
    <w:rsid w:val="00082C62"/>
    <w:rsid w:val="000B231F"/>
    <w:rsid w:val="000E194B"/>
    <w:rsid w:val="00110217"/>
    <w:rsid w:val="00152AC3"/>
    <w:rsid w:val="00156AF3"/>
    <w:rsid w:val="0016653C"/>
    <w:rsid w:val="0019491D"/>
    <w:rsid w:val="001C51F0"/>
    <w:rsid w:val="001F74AD"/>
    <w:rsid w:val="00290326"/>
    <w:rsid w:val="002D07A8"/>
    <w:rsid w:val="003127FD"/>
    <w:rsid w:val="003405EA"/>
    <w:rsid w:val="00363F87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E4ED2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A5ED0"/>
  <w15:docId w15:val="{4EA7CC51-1AD2-42FF-8A39-E40471E5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63F87"/>
    <w:rPr>
      <w:color w:val="0563C1" w:themeColor="hyperlink"/>
      <w:u w:val="single"/>
    </w:rPr>
  </w:style>
  <w:style w:type="paragraph" w:styleId="Revision">
    <w:name w:val="Revision"/>
    <w:hidden/>
    <w:semiHidden/>
    <w:rsid w:val="0016653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acilityexecutive.com/2017/12/how-buildings-learn-machine-learnin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2</TotalTime>
  <Pages>1</Pages>
  <Words>23</Words>
  <Characters>457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2025-11-18T21:41:00Z</dcterms:created>
  <dcterms:modified xsi:type="dcterms:W3CDTF">2025-11-20T15:07:00Z</dcterms:modified>
</cp:coreProperties>
</file>